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8E9" w:rsidRPr="006D1832" w:rsidRDefault="007545B6" w:rsidP="001330D3">
      <w:pPr>
        <w:pStyle w:val="Heading1"/>
        <w:jc w:val="center"/>
      </w:pPr>
      <w:r>
        <w:t>Perm</w:t>
      </w:r>
      <w:bookmarkStart w:id="0" w:name="_GoBack"/>
      <w:bookmarkEnd w:id="0"/>
      <w:r w:rsidR="0014472A">
        <w:t xml:space="preserve"> Secretary</w:t>
      </w:r>
      <w:r w:rsidR="00AB40FC">
        <w:t xml:space="preserve"> – Board Meeting 22/05/14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Nothing significant to report at this stage of season.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Validations up to date (running about 1 week behind information reaching me)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I will be going on holiday at end of May for 3 weeks and will clear all recording before then and pick it up on return.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Results much as to be expected by mid-May: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2,300 validations recorded, of which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1,250 are DIY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2777 are AAA points related to DIY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92 are ECE</w:t>
      </w:r>
    </w:p>
    <w:p w:rsidR="007545B6" w:rsidRPr="007545B6" w:rsidRDefault="007545B6" w:rsidP="007545B6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No progress to report on any Perm Events development issues because these are all IT related and currently not Board priority</w:t>
      </w:r>
    </w:p>
    <w:p w:rsidR="001330D3" w:rsidRPr="006D1832" w:rsidRDefault="007545B6" w:rsidP="007545B6">
      <w:r w:rsidRPr="007545B6">
        <w:rPr>
          <w:rFonts w:ascii="Times New Roman" w:eastAsiaTheme="majorEastAsia" w:hAnsi="Times New Roman" w:cs="Times New Roman"/>
          <w:bCs/>
          <w:sz w:val="28"/>
          <w:szCs w:val="28"/>
        </w:rPr>
        <w:t>Will be in Brum on Wednesday night and trust someone will remind me how to get to the Priory on Thursday morning</w:t>
      </w:r>
    </w:p>
    <w:sectPr w:rsidR="001330D3" w:rsidRPr="006D1832" w:rsidSect="00135043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740" w:rsidRDefault="00B14740" w:rsidP="001374D1">
      <w:pPr>
        <w:spacing w:after="0" w:line="240" w:lineRule="auto"/>
      </w:pPr>
      <w:r>
        <w:separator/>
      </w:r>
    </w:p>
  </w:endnote>
  <w:endnote w:type="continuationSeparator" w:id="0">
    <w:p w:rsidR="00B14740" w:rsidRDefault="00B14740" w:rsidP="0013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6E" w:rsidRDefault="001330D3" w:rsidP="009E7C52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t xml:space="preserve">[Name] </w:t>
    </w:r>
    <w:r w:rsidR="001374D1">
      <w:tab/>
      <w:t xml:space="preserve">Page </w:t>
    </w:r>
    <w:r w:rsidR="001374D1">
      <w:fldChar w:fldCharType="begin"/>
    </w:r>
    <w:r w:rsidR="001374D1">
      <w:instrText xml:space="preserve"> PAGE   \* MERGEFORMAT </w:instrText>
    </w:r>
    <w:r w:rsidR="001374D1">
      <w:fldChar w:fldCharType="separate"/>
    </w:r>
    <w:r w:rsidR="007545B6">
      <w:rPr>
        <w:noProof/>
      </w:rPr>
      <w:t>1</w:t>
    </w:r>
    <w:r w:rsidR="001374D1">
      <w:rPr>
        <w:noProof/>
      </w:rPr>
      <w:fldChar w:fldCharType="end"/>
    </w:r>
    <w:r w:rsidR="00C03C2D">
      <w:rPr>
        <w:noProof/>
      </w:rPr>
      <w:t xml:space="preserve"> </w:t>
    </w:r>
    <w:r w:rsidR="001374D1">
      <w:rPr>
        <w:noProof/>
      </w:rPr>
      <w:tab/>
    </w:r>
    <w:r w:rsidR="009E7C52">
      <w:rPr>
        <w:noProof/>
      </w:rPr>
      <w:fldChar w:fldCharType="begin"/>
    </w:r>
    <w:r w:rsidR="009E7C52">
      <w:rPr>
        <w:noProof/>
      </w:rPr>
      <w:instrText xml:space="preserve"> FILENAME   \* MERGEFORMAT </w:instrText>
    </w:r>
    <w:r w:rsidR="009E7C52">
      <w:rPr>
        <w:noProof/>
      </w:rPr>
      <w:fldChar w:fldCharType="separate"/>
    </w:r>
    <w:r w:rsidR="00AB40FC">
      <w:rPr>
        <w:noProof/>
      </w:rPr>
      <w:t>Document2</w:t>
    </w:r>
    <w:r w:rsidR="009E7C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740" w:rsidRDefault="00B14740" w:rsidP="001374D1">
      <w:pPr>
        <w:spacing w:after="0" w:line="240" w:lineRule="auto"/>
      </w:pPr>
      <w:r>
        <w:separator/>
      </w:r>
    </w:p>
  </w:footnote>
  <w:footnote w:type="continuationSeparator" w:id="0">
    <w:p w:rsidR="00B14740" w:rsidRDefault="00B14740" w:rsidP="0013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A4" w:rsidRPr="004131A4" w:rsidRDefault="004131A4" w:rsidP="004131A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35E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29C5856"/>
    <w:multiLevelType w:val="multilevel"/>
    <w:tmpl w:val="2F10FF5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Heading2"/>
      <w:lvlText w:val="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792DF4"/>
    <w:multiLevelType w:val="hybridMultilevel"/>
    <w:tmpl w:val="186E8E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689E"/>
    <w:multiLevelType w:val="hybridMultilevel"/>
    <w:tmpl w:val="6FB62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2798C"/>
    <w:multiLevelType w:val="hybridMultilevel"/>
    <w:tmpl w:val="969688D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C30110"/>
    <w:multiLevelType w:val="hybridMultilevel"/>
    <w:tmpl w:val="CA20D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31E17"/>
    <w:multiLevelType w:val="hybridMultilevel"/>
    <w:tmpl w:val="1178A53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1F0BB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718393F"/>
    <w:multiLevelType w:val="hybridMultilevel"/>
    <w:tmpl w:val="B62E8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3146A"/>
    <w:multiLevelType w:val="hybridMultilevel"/>
    <w:tmpl w:val="B9825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67FD1"/>
    <w:multiLevelType w:val="hybridMultilevel"/>
    <w:tmpl w:val="9BF0A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60F8B"/>
    <w:multiLevelType w:val="hybridMultilevel"/>
    <w:tmpl w:val="14FEA806"/>
    <w:lvl w:ilvl="0" w:tplc="DE561A5C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62C6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14172B4"/>
    <w:multiLevelType w:val="hybridMultilevel"/>
    <w:tmpl w:val="679071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F14DFD"/>
    <w:multiLevelType w:val="hybridMultilevel"/>
    <w:tmpl w:val="768435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15084"/>
    <w:multiLevelType w:val="hybridMultilevel"/>
    <w:tmpl w:val="35CA04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716672"/>
    <w:multiLevelType w:val="hybridMultilevel"/>
    <w:tmpl w:val="F9D647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FF2EB1"/>
    <w:multiLevelType w:val="hybridMultilevel"/>
    <w:tmpl w:val="32B4A5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A3E99"/>
    <w:multiLevelType w:val="hybridMultilevel"/>
    <w:tmpl w:val="8A14B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372BF9"/>
    <w:multiLevelType w:val="hybridMultilevel"/>
    <w:tmpl w:val="494C5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559FC"/>
    <w:multiLevelType w:val="hybridMultilevel"/>
    <w:tmpl w:val="6F4085DA"/>
    <w:lvl w:ilvl="0" w:tplc="A5B2180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003E73"/>
    <w:multiLevelType w:val="hybridMultilevel"/>
    <w:tmpl w:val="EA6E0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A5FC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33139E0"/>
    <w:multiLevelType w:val="hybridMultilevel"/>
    <w:tmpl w:val="F000E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47771"/>
    <w:multiLevelType w:val="hybridMultilevel"/>
    <w:tmpl w:val="1526B3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717696"/>
    <w:multiLevelType w:val="hybridMultilevel"/>
    <w:tmpl w:val="6CB87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3311E"/>
    <w:multiLevelType w:val="hybridMultilevel"/>
    <w:tmpl w:val="17F8E1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BE07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8D265E"/>
    <w:multiLevelType w:val="hybridMultilevel"/>
    <w:tmpl w:val="5E264C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F1851"/>
    <w:multiLevelType w:val="hybridMultilevel"/>
    <w:tmpl w:val="21B819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B23D17"/>
    <w:multiLevelType w:val="hybridMultilevel"/>
    <w:tmpl w:val="A4A02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FC6F2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3E67AD"/>
    <w:multiLevelType w:val="hybridMultilevel"/>
    <w:tmpl w:val="6B868FE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72509F"/>
    <w:multiLevelType w:val="hybridMultilevel"/>
    <w:tmpl w:val="53684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C354A1"/>
    <w:multiLevelType w:val="hybridMultilevel"/>
    <w:tmpl w:val="C95EB3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ECC2EEB"/>
    <w:multiLevelType w:val="hybridMultilevel"/>
    <w:tmpl w:val="34BC955E"/>
    <w:lvl w:ilvl="0" w:tplc="0809000F">
      <w:start w:val="1"/>
      <w:numFmt w:val="decimal"/>
      <w:lvlText w:val="%1."/>
      <w:lvlJc w:val="left"/>
      <w:pPr>
        <w:ind w:left="578" w:hanging="360"/>
      </w:pPr>
    </w:lvl>
    <w:lvl w:ilvl="1" w:tplc="08090019" w:tentative="1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22"/>
  </w:num>
  <w:num w:numId="5">
    <w:abstractNumId w:val="19"/>
  </w:num>
  <w:num w:numId="6">
    <w:abstractNumId w:val="21"/>
  </w:num>
  <w:num w:numId="7">
    <w:abstractNumId w:val="9"/>
  </w:num>
  <w:num w:numId="8">
    <w:abstractNumId w:val="8"/>
  </w:num>
  <w:num w:numId="9">
    <w:abstractNumId w:val="17"/>
  </w:num>
  <w:num w:numId="10">
    <w:abstractNumId w:val="28"/>
  </w:num>
  <w:num w:numId="11">
    <w:abstractNumId w:val="3"/>
  </w:num>
  <w:num w:numId="12">
    <w:abstractNumId w:val="0"/>
  </w:num>
  <w:num w:numId="13">
    <w:abstractNumId w:val="14"/>
  </w:num>
  <w:num w:numId="14">
    <w:abstractNumId w:val="30"/>
  </w:num>
  <w:num w:numId="15">
    <w:abstractNumId w:val="2"/>
  </w:num>
  <w:num w:numId="16">
    <w:abstractNumId w:val="6"/>
  </w:num>
  <w:num w:numId="17">
    <w:abstractNumId w:val="13"/>
  </w:num>
  <w:num w:numId="18">
    <w:abstractNumId w:val="5"/>
  </w:num>
  <w:num w:numId="19">
    <w:abstractNumId w:val="18"/>
  </w:num>
  <w:num w:numId="20">
    <w:abstractNumId w:val="34"/>
  </w:num>
  <w:num w:numId="21">
    <w:abstractNumId w:val="23"/>
  </w:num>
  <w:num w:numId="22">
    <w:abstractNumId w:val="25"/>
  </w:num>
  <w:num w:numId="23">
    <w:abstractNumId w:val="4"/>
  </w:num>
  <w:num w:numId="24">
    <w:abstractNumId w:val="32"/>
  </w:num>
  <w:num w:numId="25">
    <w:abstractNumId w:val="15"/>
  </w:num>
  <w:num w:numId="26">
    <w:abstractNumId w:val="35"/>
  </w:num>
  <w:num w:numId="27">
    <w:abstractNumId w:val="33"/>
  </w:num>
  <w:num w:numId="28">
    <w:abstractNumId w:val="24"/>
  </w:num>
  <w:num w:numId="29">
    <w:abstractNumId w:val="29"/>
  </w:num>
  <w:num w:numId="30">
    <w:abstractNumId w:val="16"/>
  </w:num>
  <w:num w:numId="31">
    <w:abstractNumId w:val="11"/>
  </w:num>
  <w:num w:numId="32">
    <w:abstractNumId w:val="26"/>
  </w:num>
  <w:num w:numId="33">
    <w:abstractNumId w:val="27"/>
  </w:num>
  <w:num w:numId="34">
    <w:abstractNumId w:val="31"/>
  </w:num>
  <w:num w:numId="35">
    <w:abstractNumId w:val="12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FC"/>
    <w:rsid w:val="00000111"/>
    <w:rsid w:val="000051EE"/>
    <w:rsid w:val="000152B4"/>
    <w:rsid w:val="00017092"/>
    <w:rsid w:val="00061D55"/>
    <w:rsid w:val="00066998"/>
    <w:rsid w:val="000813DD"/>
    <w:rsid w:val="000902BB"/>
    <w:rsid w:val="000930B2"/>
    <w:rsid w:val="000B0294"/>
    <w:rsid w:val="000E6CFD"/>
    <w:rsid w:val="00100FF4"/>
    <w:rsid w:val="00112090"/>
    <w:rsid w:val="001144B8"/>
    <w:rsid w:val="00127A50"/>
    <w:rsid w:val="00131322"/>
    <w:rsid w:val="001330D3"/>
    <w:rsid w:val="00133DDA"/>
    <w:rsid w:val="00135043"/>
    <w:rsid w:val="001374D1"/>
    <w:rsid w:val="0014472A"/>
    <w:rsid w:val="00145EE0"/>
    <w:rsid w:val="00146FDC"/>
    <w:rsid w:val="0016707C"/>
    <w:rsid w:val="00175D42"/>
    <w:rsid w:val="001B1706"/>
    <w:rsid w:val="001B200A"/>
    <w:rsid w:val="001B434F"/>
    <w:rsid w:val="001B58F1"/>
    <w:rsid w:val="001C6FF7"/>
    <w:rsid w:val="00204111"/>
    <w:rsid w:val="00233B6B"/>
    <w:rsid w:val="00290111"/>
    <w:rsid w:val="00291AB0"/>
    <w:rsid w:val="002A7053"/>
    <w:rsid w:val="002B795B"/>
    <w:rsid w:val="002D0840"/>
    <w:rsid w:val="002D29DC"/>
    <w:rsid w:val="00307279"/>
    <w:rsid w:val="003326E2"/>
    <w:rsid w:val="00353706"/>
    <w:rsid w:val="003B4EA6"/>
    <w:rsid w:val="004131A4"/>
    <w:rsid w:val="00430C56"/>
    <w:rsid w:val="00441B70"/>
    <w:rsid w:val="00461434"/>
    <w:rsid w:val="004C5885"/>
    <w:rsid w:val="004C6956"/>
    <w:rsid w:val="004E1A1F"/>
    <w:rsid w:val="004E1B90"/>
    <w:rsid w:val="00520BDC"/>
    <w:rsid w:val="005B2268"/>
    <w:rsid w:val="005D5FF6"/>
    <w:rsid w:val="00601180"/>
    <w:rsid w:val="00615BD7"/>
    <w:rsid w:val="00615F8E"/>
    <w:rsid w:val="0068557D"/>
    <w:rsid w:val="006D1832"/>
    <w:rsid w:val="006E10EB"/>
    <w:rsid w:val="006E490C"/>
    <w:rsid w:val="0073086E"/>
    <w:rsid w:val="0074644C"/>
    <w:rsid w:val="007545B6"/>
    <w:rsid w:val="0076656D"/>
    <w:rsid w:val="00792E8C"/>
    <w:rsid w:val="007E5E1C"/>
    <w:rsid w:val="00832C00"/>
    <w:rsid w:val="008E19B3"/>
    <w:rsid w:val="009023B3"/>
    <w:rsid w:val="00922AEA"/>
    <w:rsid w:val="009405B4"/>
    <w:rsid w:val="00950C9F"/>
    <w:rsid w:val="00960FA8"/>
    <w:rsid w:val="00971EF2"/>
    <w:rsid w:val="009A5BF3"/>
    <w:rsid w:val="009B182B"/>
    <w:rsid w:val="009B258B"/>
    <w:rsid w:val="009C77E8"/>
    <w:rsid w:val="009E7C52"/>
    <w:rsid w:val="00A1647D"/>
    <w:rsid w:val="00A24982"/>
    <w:rsid w:val="00A27BB4"/>
    <w:rsid w:val="00A6513F"/>
    <w:rsid w:val="00A96D7E"/>
    <w:rsid w:val="00AB25F5"/>
    <w:rsid w:val="00AB40FC"/>
    <w:rsid w:val="00AD2359"/>
    <w:rsid w:val="00AE4859"/>
    <w:rsid w:val="00AF55E8"/>
    <w:rsid w:val="00B12405"/>
    <w:rsid w:val="00B14740"/>
    <w:rsid w:val="00B14D93"/>
    <w:rsid w:val="00B2570E"/>
    <w:rsid w:val="00B50EE7"/>
    <w:rsid w:val="00B84CD7"/>
    <w:rsid w:val="00B85F1F"/>
    <w:rsid w:val="00B95117"/>
    <w:rsid w:val="00BB0B7A"/>
    <w:rsid w:val="00BD12A7"/>
    <w:rsid w:val="00BD1CC1"/>
    <w:rsid w:val="00C00FD1"/>
    <w:rsid w:val="00C03C2D"/>
    <w:rsid w:val="00C07655"/>
    <w:rsid w:val="00C234A6"/>
    <w:rsid w:val="00C24C8F"/>
    <w:rsid w:val="00C91E7D"/>
    <w:rsid w:val="00CD0096"/>
    <w:rsid w:val="00CE2566"/>
    <w:rsid w:val="00D062DC"/>
    <w:rsid w:val="00D2008E"/>
    <w:rsid w:val="00D234BB"/>
    <w:rsid w:val="00D902E9"/>
    <w:rsid w:val="00DC4515"/>
    <w:rsid w:val="00E10500"/>
    <w:rsid w:val="00E7677E"/>
    <w:rsid w:val="00E908E9"/>
    <w:rsid w:val="00E96279"/>
    <w:rsid w:val="00EB2B99"/>
    <w:rsid w:val="00EC4B73"/>
    <w:rsid w:val="00EF64DC"/>
    <w:rsid w:val="00F01EAF"/>
    <w:rsid w:val="00F11FB9"/>
    <w:rsid w:val="00F33C76"/>
    <w:rsid w:val="00F34104"/>
    <w:rsid w:val="00F37E5C"/>
    <w:rsid w:val="00F43768"/>
    <w:rsid w:val="00F517BB"/>
    <w:rsid w:val="00F9303F"/>
    <w:rsid w:val="00FB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F55FCE-3E03-4950-BF98-D5F422DF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da\Documents\AUK%20Board%20Meeting%20Officers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0E925-12E1-4B3F-B2F4-FD01A8432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AUK Board Meeting Officers Report Template.dotx</Template>
  <TotalTime>25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paul stewart</cp:lastModifiedBy>
  <cp:revision>6</cp:revision>
  <dcterms:created xsi:type="dcterms:W3CDTF">2014-05-11T12:54:00Z</dcterms:created>
  <dcterms:modified xsi:type="dcterms:W3CDTF">2014-05-20T17:07:00Z</dcterms:modified>
</cp:coreProperties>
</file>